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B782A" w14:textId="190BAA56" w:rsidR="00B76B87" w:rsidRDefault="00B76B87">
      <w:pPr>
        <w:jc w:val="center"/>
      </w:pPr>
    </w:p>
    <w:p w14:paraId="64FEBDFB" w14:textId="1F6917B9" w:rsidR="002F1456" w:rsidRDefault="00091B79">
      <w:pPr>
        <w:jc w:val="center"/>
      </w:pPr>
      <w:r>
        <w:t>August</w:t>
      </w:r>
      <w:r w:rsidR="00464738">
        <w:t xml:space="preserve"> </w:t>
      </w:r>
      <w:r>
        <w:t>5</w:t>
      </w:r>
      <w:r w:rsidR="00287861">
        <w:t>, 2021</w:t>
      </w:r>
    </w:p>
    <w:p w14:paraId="1BCB3874" w14:textId="77777777" w:rsidR="002F1456" w:rsidRDefault="002F1456"/>
    <w:p w14:paraId="5E416DB1" w14:textId="3A900A59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>Mr. Reece McAlister, Executive Secretary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  <w:u w:val="single"/>
        </w:rPr>
        <w:t xml:space="preserve">VIA </w:t>
      </w:r>
      <w:r w:rsidR="00760187">
        <w:rPr>
          <w:b/>
          <w:sz w:val="22"/>
          <w:szCs w:val="22"/>
          <w:u w:val="single"/>
        </w:rPr>
        <w:t xml:space="preserve">ELECTRONIC </w:t>
      </w:r>
      <w:r>
        <w:rPr>
          <w:b/>
          <w:sz w:val="22"/>
          <w:szCs w:val="22"/>
          <w:u w:val="single"/>
        </w:rPr>
        <w:t>DELIVERY</w:t>
      </w:r>
    </w:p>
    <w:p w14:paraId="0F19F7F2" w14:textId="77777777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>Georgia Public Service Commission</w:t>
      </w:r>
    </w:p>
    <w:p w14:paraId="7249ADD1" w14:textId="77777777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>244 Washington Street, SW</w:t>
      </w:r>
    </w:p>
    <w:p w14:paraId="0F9E1FE4" w14:textId="77777777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>Atlanta, Georgia 30334</w:t>
      </w:r>
    </w:p>
    <w:p w14:paraId="403A3622" w14:textId="77777777" w:rsidR="002F1456" w:rsidRDefault="002F1456">
      <w:pPr>
        <w:rPr>
          <w:sz w:val="22"/>
          <w:szCs w:val="22"/>
        </w:rPr>
      </w:pPr>
    </w:p>
    <w:p w14:paraId="4DB846B8" w14:textId="582B660F" w:rsidR="002F1456" w:rsidRDefault="004C7AC8" w:rsidP="00325132">
      <w:pPr>
        <w:ind w:left="720" w:hanging="720"/>
        <w:rPr>
          <w:b/>
          <w:sz w:val="22"/>
          <w:szCs w:val="22"/>
        </w:rPr>
      </w:pPr>
      <w:r>
        <w:rPr>
          <w:sz w:val="22"/>
          <w:szCs w:val="22"/>
        </w:rPr>
        <w:t>Re:</w:t>
      </w:r>
      <w:r>
        <w:rPr>
          <w:sz w:val="22"/>
          <w:szCs w:val="22"/>
        </w:rPr>
        <w:tab/>
      </w:r>
      <w:r w:rsidR="00325132">
        <w:rPr>
          <w:b/>
          <w:sz w:val="22"/>
          <w:szCs w:val="22"/>
        </w:rPr>
        <w:t>Georgia Power Company’s Application to Adjust Rates to Include Certain Plant Vogtle Unit 3 and Common Costs</w:t>
      </w:r>
    </w:p>
    <w:p w14:paraId="317DEA7E" w14:textId="23986D22" w:rsidR="002F1456" w:rsidRDefault="00325132">
      <w:pPr>
        <w:ind w:left="720"/>
        <w:jc w:val="both"/>
        <w:rPr>
          <w:i/>
          <w:sz w:val="22"/>
          <w:szCs w:val="22"/>
        </w:rPr>
      </w:pPr>
      <w:bookmarkStart w:id="0" w:name="_Hlk79069533"/>
      <w:r>
        <w:rPr>
          <w:i/>
          <w:sz w:val="22"/>
          <w:szCs w:val="22"/>
        </w:rPr>
        <w:t>Verified Application of</w:t>
      </w:r>
      <w:bookmarkStart w:id="1" w:name="_Hlk79069488"/>
      <w:r>
        <w:rPr>
          <w:i/>
          <w:sz w:val="22"/>
          <w:szCs w:val="22"/>
        </w:rPr>
        <w:t xml:space="preserve"> Interstate Gas Supply, Inc.</w:t>
      </w:r>
      <w:bookmarkEnd w:id="1"/>
      <w:r>
        <w:rPr>
          <w:i/>
          <w:sz w:val="22"/>
          <w:szCs w:val="22"/>
        </w:rPr>
        <w:t xml:space="preserve"> for Leave to Intervene</w:t>
      </w:r>
    </w:p>
    <w:bookmarkEnd w:id="0"/>
    <w:p w14:paraId="4699C1F5" w14:textId="159062E8" w:rsidR="002F1456" w:rsidRDefault="004C7AC8">
      <w:pPr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ab/>
      </w:r>
      <w:r>
        <w:rPr>
          <w:sz w:val="22"/>
          <w:szCs w:val="22"/>
        </w:rPr>
        <w:t xml:space="preserve">Docket No.: </w:t>
      </w:r>
      <w:r w:rsidR="00325132">
        <w:rPr>
          <w:sz w:val="22"/>
          <w:szCs w:val="22"/>
        </w:rPr>
        <w:t>43838</w:t>
      </w:r>
    </w:p>
    <w:p w14:paraId="13B2BA36" w14:textId="77777777" w:rsidR="002F1456" w:rsidRDefault="002F1456">
      <w:pPr>
        <w:rPr>
          <w:sz w:val="22"/>
          <w:szCs w:val="22"/>
        </w:rPr>
      </w:pPr>
    </w:p>
    <w:p w14:paraId="4A9E53CD" w14:textId="77777777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>Dear Mr. McAlister:</w:t>
      </w:r>
    </w:p>
    <w:p w14:paraId="3701C36E" w14:textId="77777777" w:rsidR="002F1456" w:rsidRDefault="002F1456">
      <w:pPr>
        <w:rPr>
          <w:sz w:val="22"/>
          <w:szCs w:val="22"/>
        </w:rPr>
      </w:pPr>
    </w:p>
    <w:p w14:paraId="59B31246" w14:textId="5D0AD27B" w:rsidR="002F1456" w:rsidRDefault="004C7AC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We have enclosed for filing</w:t>
      </w:r>
      <w:r w:rsidR="00363EA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on behalf of </w:t>
      </w:r>
      <w:r w:rsidR="00325132" w:rsidRPr="00325132">
        <w:rPr>
          <w:sz w:val="22"/>
          <w:szCs w:val="22"/>
        </w:rPr>
        <w:t xml:space="preserve"> Interstate Gas Supply, Inc.</w:t>
      </w:r>
      <w:r>
        <w:rPr>
          <w:sz w:val="22"/>
          <w:szCs w:val="22"/>
        </w:rPr>
        <w:t xml:space="preserve"> (“</w:t>
      </w:r>
      <w:r w:rsidR="00325132">
        <w:rPr>
          <w:sz w:val="22"/>
          <w:szCs w:val="22"/>
        </w:rPr>
        <w:t>IGS Energy</w:t>
      </w:r>
      <w:r>
        <w:rPr>
          <w:sz w:val="22"/>
          <w:szCs w:val="22"/>
        </w:rPr>
        <w:t>”) an original and fifteen (15) copies for the following document:</w:t>
      </w:r>
    </w:p>
    <w:p w14:paraId="45D0F3ED" w14:textId="77777777" w:rsidR="002F1456" w:rsidRDefault="002F1456">
      <w:pPr>
        <w:rPr>
          <w:sz w:val="22"/>
          <w:szCs w:val="22"/>
        </w:rPr>
      </w:pPr>
    </w:p>
    <w:p w14:paraId="16E96A04" w14:textId="77777777" w:rsidR="00325132" w:rsidRPr="00325132" w:rsidRDefault="004C7AC8" w:rsidP="00325132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1)</w:t>
      </w:r>
      <w:r>
        <w:rPr>
          <w:i/>
          <w:sz w:val="22"/>
          <w:szCs w:val="22"/>
        </w:rPr>
        <w:tab/>
      </w:r>
      <w:r w:rsidR="00325132" w:rsidRPr="00325132">
        <w:rPr>
          <w:i/>
          <w:sz w:val="22"/>
          <w:szCs w:val="22"/>
        </w:rPr>
        <w:t>Verified Application of Interstate Gas Supply, Inc. for Leave to Intervene</w:t>
      </w:r>
    </w:p>
    <w:p w14:paraId="601635A6" w14:textId="1394CD22" w:rsidR="002F1456" w:rsidRDefault="002F1456" w:rsidP="00325132">
      <w:pPr>
        <w:ind w:left="1440" w:hanging="720"/>
        <w:jc w:val="both"/>
        <w:rPr>
          <w:sz w:val="22"/>
          <w:szCs w:val="22"/>
        </w:rPr>
      </w:pPr>
    </w:p>
    <w:p w14:paraId="4F15155F" w14:textId="79949CC3" w:rsidR="002F1456" w:rsidRDefault="004C7A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the above-referenced Docket.  </w:t>
      </w:r>
    </w:p>
    <w:p w14:paraId="76E1AD3B" w14:textId="77777777" w:rsidR="002F1456" w:rsidRDefault="002F1456">
      <w:pPr>
        <w:jc w:val="both"/>
        <w:rPr>
          <w:sz w:val="22"/>
          <w:szCs w:val="22"/>
        </w:rPr>
      </w:pPr>
    </w:p>
    <w:p w14:paraId="4ABFBAD3" w14:textId="18EA30B0" w:rsidR="002F1456" w:rsidRDefault="004C7AC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Please return to us the extra copy showing the date of filing.  If you have any questions concerning this application, please feel free to contact us. </w:t>
      </w:r>
    </w:p>
    <w:p w14:paraId="386F1D60" w14:textId="77777777" w:rsidR="002F1456" w:rsidRDefault="002F1456">
      <w:pPr>
        <w:rPr>
          <w:sz w:val="22"/>
          <w:szCs w:val="22"/>
        </w:rPr>
      </w:pPr>
    </w:p>
    <w:p w14:paraId="19C6B4DC" w14:textId="77777777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Sincerely, </w:t>
      </w:r>
    </w:p>
    <w:p w14:paraId="77150C3F" w14:textId="77777777" w:rsidR="002F1456" w:rsidRDefault="002F1456">
      <w:pPr>
        <w:rPr>
          <w:sz w:val="22"/>
          <w:szCs w:val="22"/>
        </w:rPr>
      </w:pPr>
    </w:p>
    <w:p w14:paraId="7D83D328" w14:textId="42A97F00" w:rsidR="002F1456" w:rsidRDefault="00484991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B79FF62" w14:textId="77777777" w:rsidR="000605D0" w:rsidRDefault="000605D0">
      <w:pPr>
        <w:rPr>
          <w:sz w:val="22"/>
          <w:szCs w:val="22"/>
        </w:rPr>
      </w:pPr>
    </w:p>
    <w:p w14:paraId="4548928D" w14:textId="77777777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William Bradley Carver, Sr.</w:t>
      </w:r>
    </w:p>
    <w:p w14:paraId="0C2B1028" w14:textId="77777777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Joel L. McKie</w:t>
      </w:r>
    </w:p>
    <w:p w14:paraId="7B56806F" w14:textId="15DF2FFB" w:rsidR="00983E00" w:rsidRDefault="004C7AC8" w:rsidP="00983E00">
      <w:pPr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92A50">
        <w:rPr>
          <w:i/>
          <w:iCs/>
          <w:sz w:val="22"/>
          <w:szCs w:val="22"/>
        </w:rPr>
        <w:t xml:space="preserve">Attorneys for </w:t>
      </w:r>
      <w:r w:rsidR="00983E00" w:rsidRPr="00983E00">
        <w:rPr>
          <w:i/>
          <w:sz w:val="22"/>
          <w:szCs w:val="22"/>
        </w:rPr>
        <w:t>Interstate Gas Supply, Inc.</w:t>
      </w:r>
    </w:p>
    <w:p w14:paraId="0E1669E6" w14:textId="77777777" w:rsidR="00983E00" w:rsidRDefault="00983E00" w:rsidP="00983E00">
      <w:pPr>
        <w:rPr>
          <w:i/>
          <w:sz w:val="22"/>
          <w:szCs w:val="22"/>
        </w:rPr>
      </w:pPr>
    </w:p>
    <w:p w14:paraId="5D7C4351" w14:textId="6423CA50" w:rsidR="002F1456" w:rsidRDefault="004C7AC8" w:rsidP="00983E00">
      <w:pPr>
        <w:rPr>
          <w:sz w:val="22"/>
          <w:szCs w:val="22"/>
        </w:rPr>
      </w:pPr>
      <w:r>
        <w:rPr>
          <w:sz w:val="22"/>
          <w:szCs w:val="22"/>
        </w:rPr>
        <w:t>WBC/</w:t>
      </w:r>
      <w:proofErr w:type="spellStart"/>
      <w:r>
        <w:rPr>
          <w:sz w:val="22"/>
          <w:szCs w:val="22"/>
        </w:rPr>
        <w:t>JLM</w:t>
      </w:r>
      <w:proofErr w:type="spellEnd"/>
      <w:r>
        <w:rPr>
          <w:sz w:val="22"/>
          <w:szCs w:val="22"/>
        </w:rPr>
        <w:t>/</w:t>
      </w:r>
      <w:proofErr w:type="spellStart"/>
      <w:r w:rsidR="00411D0F">
        <w:rPr>
          <w:sz w:val="22"/>
          <w:szCs w:val="22"/>
        </w:rPr>
        <w:t>anq</w:t>
      </w:r>
      <w:proofErr w:type="spellEnd"/>
    </w:p>
    <w:p w14:paraId="4C154B2F" w14:textId="67F22808" w:rsidR="00917EFC" w:rsidRDefault="00917EFC" w:rsidP="00983E00">
      <w:pPr>
        <w:rPr>
          <w:sz w:val="22"/>
          <w:szCs w:val="22"/>
        </w:rPr>
      </w:pPr>
    </w:p>
    <w:p w14:paraId="4FF6B291" w14:textId="462D4196" w:rsidR="00917EFC" w:rsidRDefault="00917EFC" w:rsidP="00983E00">
      <w:pPr>
        <w:rPr>
          <w:sz w:val="22"/>
          <w:szCs w:val="22"/>
        </w:rPr>
      </w:pPr>
    </w:p>
    <w:p w14:paraId="5139FA52" w14:textId="38450C08" w:rsidR="00917EFC" w:rsidRDefault="00917EFC" w:rsidP="00983E00">
      <w:pPr>
        <w:rPr>
          <w:sz w:val="22"/>
          <w:szCs w:val="22"/>
        </w:rPr>
      </w:pPr>
    </w:p>
    <w:p w14:paraId="4BEB6C7E" w14:textId="21ADF298" w:rsidR="00917EFC" w:rsidRDefault="00917EFC" w:rsidP="00983E00">
      <w:pPr>
        <w:rPr>
          <w:sz w:val="22"/>
          <w:szCs w:val="22"/>
        </w:rPr>
      </w:pPr>
    </w:p>
    <w:p w14:paraId="29407C60" w14:textId="29F02978" w:rsidR="00917EFC" w:rsidRDefault="00917EFC" w:rsidP="00983E00">
      <w:pPr>
        <w:rPr>
          <w:sz w:val="22"/>
          <w:szCs w:val="22"/>
        </w:rPr>
      </w:pPr>
    </w:p>
    <w:p w14:paraId="7D73BC14" w14:textId="5C034326" w:rsidR="00917EFC" w:rsidRDefault="00917EFC" w:rsidP="00983E00">
      <w:pPr>
        <w:rPr>
          <w:sz w:val="22"/>
          <w:szCs w:val="22"/>
        </w:rPr>
      </w:pPr>
    </w:p>
    <w:p w14:paraId="0433FAA0" w14:textId="59227C3A" w:rsidR="00917EFC" w:rsidRDefault="00917EFC" w:rsidP="00983E00">
      <w:pPr>
        <w:rPr>
          <w:sz w:val="22"/>
          <w:szCs w:val="22"/>
        </w:rPr>
      </w:pPr>
    </w:p>
    <w:p w14:paraId="1B04AE70" w14:textId="1DA4D1B6" w:rsidR="00917EFC" w:rsidRDefault="00917EFC" w:rsidP="00983E00">
      <w:pPr>
        <w:rPr>
          <w:sz w:val="22"/>
          <w:szCs w:val="22"/>
        </w:rPr>
      </w:pPr>
    </w:p>
    <w:p w14:paraId="570DF07B" w14:textId="4CCF95D2" w:rsidR="00917EFC" w:rsidRDefault="00917EFC" w:rsidP="00983E00">
      <w:pPr>
        <w:rPr>
          <w:sz w:val="22"/>
          <w:szCs w:val="22"/>
        </w:rPr>
      </w:pPr>
    </w:p>
    <w:p w14:paraId="52B36BC9" w14:textId="483AD755" w:rsidR="00917EFC" w:rsidRDefault="00917EFC" w:rsidP="00983E00">
      <w:pPr>
        <w:rPr>
          <w:sz w:val="22"/>
          <w:szCs w:val="22"/>
        </w:rPr>
      </w:pPr>
    </w:p>
    <w:p w14:paraId="4F4A82BA" w14:textId="77777777" w:rsidR="00917EFC" w:rsidRDefault="00917EFC" w:rsidP="00983E00"/>
    <w:sectPr w:rsidR="00917EFC" w:rsidSect="00803A43">
      <w:footerReference w:type="default" r:id="rId6"/>
      <w:headerReference w:type="first" r:id="rId7"/>
      <w:footerReference w:type="first" r:id="rId8"/>
      <w:pgSz w:w="12240" w:h="15840" w:code="1"/>
      <w:pgMar w:top="1080" w:right="1440" w:bottom="720" w:left="1440" w:header="27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E17C5" w14:textId="77777777" w:rsidR="007854F7" w:rsidRDefault="007854F7">
      <w:r>
        <w:separator/>
      </w:r>
    </w:p>
  </w:endnote>
  <w:endnote w:type="continuationSeparator" w:id="0">
    <w:p w14:paraId="5E41FFB7" w14:textId="77777777" w:rsidR="007854F7" w:rsidRDefault="00785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B8D8C" w14:textId="77777777" w:rsidR="002F1456" w:rsidRDefault="004C7AC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78E9AA36" wp14:editId="3733DCAB">
              <wp:simplePos x="0" y="0"/>
              <wp:positionH relativeFrom="column">
                <wp:posOffset>-484505</wp:posOffset>
              </wp:positionH>
              <wp:positionV relativeFrom="page">
                <wp:posOffset>320040</wp:posOffset>
              </wp:positionV>
              <wp:extent cx="2341245" cy="219075"/>
              <wp:effectExtent l="1270" t="0" r="635" b="381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EC921A" w14:textId="77777777" w:rsidR="002F1456" w:rsidRDefault="004C7AC8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6FEFAE3" wp14:editId="3EEBBEFD">
                                <wp:extent cx="2339340" cy="219075"/>
                                <wp:effectExtent l="0" t="0" r="3810" b="9525"/>
                                <wp:docPr id="2" name="Picture 2" descr="HBS Second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BS Second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340" cy="219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E9AA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38.15pt;margin-top:25.2pt;width:184.35pt;height:17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" filled="f" stroked="f">
              <v:textbox style="mso-fit-shape-to-text:t" inset="0,0,0,0">
                <w:txbxContent>
                  <w:p w14:paraId="7CEC921A" w14:textId="77777777" w:rsidR="002F1456" w:rsidRDefault="004C7AC8">
                    <w:r>
                      <w:rPr>
                        <w:noProof/>
                      </w:rPr>
                      <w:drawing>
                        <wp:inline distT="0" distB="0" distL="0" distR="0" wp14:anchorId="46FEFAE3" wp14:editId="3EEBBEFD">
                          <wp:extent cx="2339340" cy="219075"/>
                          <wp:effectExtent l="0" t="0" r="3810" b="9525"/>
                          <wp:docPr id="2" name="Picture 2" descr="HBS Second Mon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BS Second Mon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34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40A77" w14:textId="77777777" w:rsidR="002F1456" w:rsidRDefault="002F1456">
    <w:pPr>
      <w:pStyle w:val="Footer"/>
    </w:pPr>
  </w:p>
  <w:p w14:paraId="2922788F" w14:textId="77777777" w:rsidR="002F1456" w:rsidRDefault="002F1456">
    <w:pPr>
      <w:pStyle w:val="Footer"/>
    </w:pPr>
  </w:p>
  <w:p w14:paraId="2A77CD35" w14:textId="77777777" w:rsidR="002F1456" w:rsidRDefault="002F1456">
    <w:pPr>
      <w:pStyle w:val="Footer"/>
    </w:pPr>
  </w:p>
  <w:p w14:paraId="51083A20" w14:textId="77777777" w:rsidR="002F1456" w:rsidRDefault="002F1456">
    <w:pPr>
      <w:pStyle w:val="Footer"/>
    </w:pPr>
  </w:p>
  <w:p w14:paraId="43AACF97" w14:textId="77777777" w:rsidR="002F1456" w:rsidRDefault="002F14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6AB56" w14:textId="77777777" w:rsidR="007854F7" w:rsidRDefault="007854F7">
      <w:r>
        <w:separator/>
      </w:r>
    </w:p>
  </w:footnote>
  <w:footnote w:type="continuationSeparator" w:id="0">
    <w:p w14:paraId="38895FBD" w14:textId="77777777" w:rsidR="007854F7" w:rsidRDefault="00785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49E26" w14:textId="77777777" w:rsidR="00C11385" w:rsidRDefault="00C11385" w:rsidP="00C11385">
    <w:pPr>
      <w:pStyle w:val="Header"/>
      <w:spacing w:after="2000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1" layoutInCell="1" allowOverlap="1" wp14:anchorId="6B83C62F" wp14:editId="3956E39F">
              <wp:simplePos x="0" y="0"/>
              <wp:positionH relativeFrom="page">
                <wp:align>center</wp:align>
              </wp:positionH>
              <wp:positionV relativeFrom="page">
                <wp:posOffset>9061450</wp:posOffset>
              </wp:positionV>
              <wp:extent cx="6153912" cy="576072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53912" cy="57607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000743" w14:textId="77777777" w:rsidR="00C11385" w:rsidRPr="00FE1BC7" w:rsidRDefault="00C11385" w:rsidP="00C11385">
                          <w:pPr>
                            <w:pStyle w:val="LtrFtrCtr"/>
                            <w:rPr>
                              <w:rFonts w:ascii="Times New Roman" w:hAnsi="Times New Roman" w:cs="Times New Roman"/>
                              <w:smallCaps/>
                              <w:sz w:val="16"/>
                              <w:szCs w:val="16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mallCaps/>
                              <w:sz w:val="16"/>
                              <w:szCs w:val="16"/>
                            </w:rPr>
                            <w:t>Atlanta, GA</w:t>
                          </w:r>
                        </w:p>
                        <w:p w14:paraId="71238189" w14:textId="77777777" w:rsidR="00C11385" w:rsidRPr="00FE1BC7" w:rsidRDefault="00C11385" w:rsidP="00C11385">
                          <w:pPr>
                            <w:pStyle w:val="LtrFtrCtr"/>
                            <w:spacing w:before="160"/>
                            <w:rPr>
                              <w:rFonts w:ascii="Times New Roman" w:hAnsi="Times New Roman" w:cs="Times New Roman"/>
                              <w:caps/>
                              <w:spacing w:val="12"/>
                              <w:sz w:val="16"/>
                              <w:szCs w:val="16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caps/>
                              <w:spacing w:val="12"/>
                              <w:sz w:val="16"/>
                              <w:szCs w:val="16"/>
                            </w:rPr>
                            <w:t>Alabama | Georgia | Florida | New Jersey | North Carolina | South Carolina | Tennessee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83C62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0;margin-top:713.5pt;width:484.55pt;height:45.35pt;z-index:2516648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" filled="f" stroked="f" strokeweight=".5pt">
              <v:textbox>
                <w:txbxContent>
                  <w:p w14:paraId="59000743" w14:textId="77777777" w:rsidR="00C11385" w:rsidRPr="00FE1BC7" w:rsidRDefault="00C11385" w:rsidP="00C11385">
                    <w:pPr>
                      <w:pStyle w:val="LtrFtrCtr"/>
                      <w:rPr>
                        <w:rFonts w:ascii="Times New Roman" w:hAnsi="Times New Roman" w:cs="Times New Roman"/>
                        <w:smallCaps/>
                        <w:sz w:val="16"/>
                        <w:szCs w:val="16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mallCaps/>
                        <w:sz w:val="16"/>
                        <w:szCs w:val="16"/>
                      </w:rPr>
                      <w:t>Atlanta, GA</w:t>
                    </w:r>
                  </w:p>
                  <w:p w14:paraId="71238189" w14:textId="77777777" w:rsidR="00C11385" w:rsidRPr="00FE1BC7" w:rsidRDefault="00C11385" w:rsidP="00C11385">
                    <w:pPr>
                      <w:pStyle w:val="LtrFtrCtr"/>
                      <w:spacing w:before="160"/>
                      <w:rPr>
                        <w:rFonts w:ascii="Times New Roman" w:hAnsi="Times New Roman" w:cs="Times New Roman"/>
                        <w:caps/>
                        <w:spacing w:val="12"/>
                        <w:sz w:val="16"/>
                        <w:szCs w:val="16"/>
                      </w:rPr>
                    </w:pPr>
                    <w:r w:rsidRPr="00FE1BC7">
                      <w:rPr>
                        <w:rFonts w:ascii="Times New Roman" w:hAnsi="Times New Roman" w:cs="Times New Roman"/>
                        <w:caps/>
                        <w:spacing w:val="12"/>
                        <w:sz w:val="16"/>
                        <w:szCs w:val="16"/>
                      </w:rPr>
                      <w:t>Alabama | Georgia | Florida | New Jersey | North Carolina | South Carolina | Tennessee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1" layoutInCell="1" allowOverlap="1" wp14:anchorId="55672FFD" wp14:editId="72A8E5F5">
              <wp:simplePos x="0" y="0"/>
              <wp:positionH relativeFrom="page">
                <wp:posOffset>5212080</wp:posOffset>
              </wp:positionH>
              <wp:positionV relativeFrom="page">
                <wp:posOffset>895985</wp:posOffset>
              </wp:positionV>
              <wp:extent cx="1819656" cy="96012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19656" cy="9601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A2D49B2" w14:textId="77777777" w:rsidR="00C11385" w:rsidRPr="00FE1BC7" w:rsidRDefault="00C11385" w:rsidP="00C11385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Joel L. McKie</w:t>
                          </w:r>
                        </w:p>
                        <w:p w14:paraId="36712548" w14:textId="77777777" w:rsidR="00C11385" w:rsidRPr="00FE1BC7" w:rsidRDefault="00C11385" w:rsidP="00C11385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Phone: (404) 586-6608</w:t>
                          </w:r>
                        </w:p>
                        <w:p w14:paraId="2DAFF920" w14:textId="77777777" w:rsidR="00C11385" w:rsidRPr="00FE1BC7" w:rsidRDefault="00C11385" w:rsidP="00C11385">
                          <w:pPr>
                            <w:pStyle w:val="LtrHdrBlock"/>
                            <w:spacing w:after="320"/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  <w:t>‍jmckie@hallboothsmith.com</w:t>
                          </w:r>
                        </w:p>
                        <w:p w14:paraId="52F4FC6B" w14:textId="77777777" w:rsidR="00C11385" w:rsidRPr="00FE1BC7" w:rsidRDefault="00C11385" w:rsidP="00C11385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Office: (404) 954-5000</w:t>
                          </w:r>
                        </w:p>
                        <w:p w14:paraId="1B846CC4" w14:textId="77777777" w:rsidR="00C11385" w:rsidRPr="00FE1BC7" w:rsidRDefault="00C11385" w:rsidP="00C11385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www.hallboothsmith.com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672FFD" id="Text Box 7" o:spid="_x0000_s1028" type="#_x0000_t202" style="position:absolute;margin-left:410.4pt;margin-top:70.55pt;width:143.3pt;height:75.6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" filled="f" stroked="f" strokeweight=".5pt">
              <v:textbox>
                <w:txbxContent>
                  <w:p w14:paraId="7A2D49B2" w14:textId="77777777" w:rsidR="00C11385" w:rsidRPr="00FE1BC7" w:rsidRDefault="00C11385" w:rsidP="00C11385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Joel L. McKie</w:t>
                    </w:r>
                  </w:p>
                  <w:p w14:paraId="36712548" w14:textId="77777777" w:rsidR="00C11385" w:rsidRPr="00FE1BC7" w:rsidRDefault="00C11385" w:rsidP="00C11385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Phone: (404) 586-6608</w:t>
                    </w:r>
                  </w:p>
                  <w:p w14:paraId="2DAFF920" w14:textId="77777777" w:rsidR="00C11385" w:rsidRPr="00FE1BC7" w:rsidRDefault="00C11385" w:rsidP="00C11385">
                    <w:pPr>
                      <w:pStyle w:val="LtrHdrBlock"/>
                      <w:spacing w:after="320"/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  <w:t>‍jmckie@hallboothsmith.com</w:t>
                    </w:r>
                  </w:p>
                  <w:p w14:paraId="52F4FC6B" w14:textId="77777777" w:rsidR="00C11385" w:rsidRPr="00FE1BC7" w:rsidRDefault="00C11385" w:rsidP="00C11385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Office: (404) 954-5000</w:t>
                    </w:r>
                  </w:p>
                  <w:p w14:paraId="1B846CC4" w14:textId="77777777" w:rsidR="00C11385" w:rsidRPr="00FE1BC7" w:rsidRDefault="00C11385" w:rsidP="00C11385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www.hallboothsmith.com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548ADB2B" wp14:editId="6E06E180">
              <wp:simplePos x="0" y="0"/>
              <wp:positionH relativeFrom="page">
                <wp:posOffset>3474720</wp:posOffset>
              </wp:positionH>
              <wp:positionV relativeFrom="page">
                <wp:posOffset>899160</wp:posOffset>
              </wp:positionV>
              <wp:extent cx="1920240" cy="960120"/>
              <wp:effectExtent l="0" t="0" r="0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0240" cy="9601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24D5127" w14:textId="77777777" w:rsidR="00C11385" w:rsidRPr="00FE1BC7" w:rsidRDefault="00C11385" w:rsidP="00C11385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Brad Carver</w:t>
                          </w:r>
                        </w:p>
                        <w:p w14:paraId="2B2F169E" w14:textId="77777777" w:rsidR="00C11385" w:rsidRPr="00FE1BC7" w:rsidRDefault="00C11385" w:rsidP="00C11385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Phone: (404) 954-6967</w:t>
                          </w:r>
                        </w:p>
                        <w:p w14:paraId="48836FE2" w14:textId="77777777" w:rsidR="00C11385" w:rsidRPr="00FE1BC7" w:rsidRDefault="00C11385" w:rsidP="00C11385">
                          <w:pPr>
                            <w:pStyle w:val="LtrHdrBlock"/>
                            <w:spacing w:after="320"/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  <w:t>‍</w:t>
                          </w:r>
                          <w:r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  <w:t>bc</w:t>
                          </w:r>
                          <w:r w:rsidRPr="00FE1BC7"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  <w:t>arver@hallboothsmith.com</w:t>
                          </w:r>
                        </w:p>
                        <w:p w14:paraId="75680BB0" w14:textId="77777777" w:rsidR="00C11385" w:rsidRPr="00FE1BC7" w:rsidRDefault="00C11385" w:rsidP="00C11385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i/>
                              <w:iCs/>
                              <w:sz w:val="18"/>
                            </w:rPr>
                            <w:t>‍‍</w:t>
                          </w: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191 Peachtree St. NE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</w:rPr>
                            <w:t xml:space="preserve"> Suite 2900</w:t>
                          </w:r>
                        </w:p>
                        <w:p w14:paraId="33954FEE" w14:textId="77777777" w:rsidR="00C11385" w:rsidRPr="00FE1BC7" w:rsidRDefault="00C11385" w:rsidP="00C11385">
                          <w:pPr>
                            <w:spacing w:line="160" w:lineRule="exact"/>
                            <w:rPr>
                              <w:i/>
                              <w:iCs/>
                              <w:sz w:val="18"/>
                            </w:rPr>
                          </w:pPr>
                          <w:r w:rsidRPr="00FE1BC7">
                            <w:rPr>
                              <w:sz w:val="18"/>
                            </w:rPr>
                            <w:t>Atlanta, GA 30303-1775</w:t>
                          </w:r>
                        </w:p>
                        <w:p w14:paraId="02283402" w14:textId="77777777" w:rsidR="00C11385" w:rsidRPr="00FE1BC7" w:rsidRDefault="00C11385" w:rsidP="00C11385">
                          <w:pPr>
                            <w:spacing w:line="160" w:lineRule="exact"/>
                            <w:rPr>
                              <w:i/>
                              <w:iCs/>
                              <w:sz w:val="18"/>
                            </w:rPr>
                          </w:pPr>
                          <w:r w:rsidRPr="00FE1BC7">
                            <w:rPr>
                              <w:i/>
                              <w:iCs/>
                              <w:sz w:val="18"/>
                            </w:rPr>
                            <w:t>‍‍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8ADB2B" id="Text Box 9" o:spid="_x0000_s1029" type="#_x0000_t202" style="position:absolute;margin-left:273.6pt;margin-top:70.8pt;width:151.2pt;height:75.6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" filled="f" stroked="f" strokeweight=".5pt">
              <v:textbox>
                <w:txbxContent>
                  <w:p w14:paraId="424D5127" w14:textId="77777777" w:rsidR="00C11385" w:rsidRPr="00FE1BC7" w:rsidRDefault="00C11385" w:rsidP="00C11385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Brad Carver</w:t>
                    </w:r>
                  </w:p>
                  <w:p w14:paraId="2B2F169E" w14:textId="77777777" w:rsidR="00C11385" w:rsidRPr="00FE1BC7" w:rsidRDefault="00C11385" w:rsidP="00C11385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Phone: (404) 954-6967</w:t>
                    </w:r>
                  </w:p>
                  <w:p w14:paraId="48836FE2" w14:textId="77777777" w:rsidR="00C11385" w:rsidRPr="00FE1BC7" w:rsidRDefault="00C11385" w:rsidP="00C11385">
                    <w:pPr>
                      <w:pStyle w:val="LtrHdrBlock"/>
                      <w:spacing w:after="320"/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  <w:t>‍</w:t>
                    </w:r>
                    <w:r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  <w:t>bc</w:t>
                    </w:r>
                    <w:r w:rsidRPr="00FE1BC7"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  <w:t>arver@hallboothsmith.com</w:t>
                    </w:r>
                  </w:p>
                  <w:p w14:paraId="75680BB0" w14:textId="77777777" w:rsidR="00C11385" w:rsidRPr="00FE1BC7" w:rsidRDefault="00C11385" w:rsidP="00C11385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i/>
                        <w:iCs/>
                        <w:sz w:val="18"/>
                      </w:rPr>
                      <w:t>‍‍</w:t>
                    </w: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191 Peachtree St. NE</w:t>
                    </w:r>
                    <w:r>
                      <w:rPr>
                        <w:rFonts w:ascii="Times New Roman" w:hAnsi="Times New Roman" w:cs="Times New Roman"/>
                        <w:sz w:val="18"/>
                      </w:rPr>
                      <w:t xml:space="preserve"> Suite 2900</w:t>
                    </w:r>
                  </w:p>
                  <w:p w14:paraId="33954FEE" w14:textId="77777777" w:rsidR="00C11385" w:rsidRPr="00FE1BC7" w:rsidRDefault="00C11385" w:rsidP="00C11385">
                    <w:pPr>
                      <w:spacing w:line="160" w:lineRule="exact"/>
                      <w:rPr>
                        <w:i/>
                        <w:iCs/>
                        <w:sz w:val="18"/>
                      </w:rPr>
                    </w:pPr>
                    <w:r w:rsidRPr="00FE1BC7">
                      <w:rPr>
                        <w:sz w:val="18"/>
                      </w:rPr>
                      <w:t>Atlanta, GA 30303-1775</w:t>
                    </w:r>
                  </w:p>
                  <w:p w14:paraId="02283402" w14:textId="77777777" w:rsidR="00C11385" w:rsidRPr="00FE1BC7" w:rsidRDefault="00C11385" w:rsidP="00C11385">
                    <w:pPr>
                      <w:spacing w:line="160" w:lineRule="exact"/>
                      <w:rPr>
                        <w:i/>
                        <w:iCs/>
                        <w:sz w:val="18"/>
                      </w:rPr>
                    </w:pPr>
                    <w:r w:rsidRPr="00FE1BC7">
                      <w:rPr>
                        <w:i/>
                        <w:iCs/>
                        <w:sz w:val="18"/>
                      </w:rPr>
                      <w:t>‍‍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800" behindDoc="0" locked="1" layoutInCell="1" allowOverlap="1" wp14:anchorId="1905E663" wp14:editId="1264133F">
          <wp:simplePos x="0" y="0"/>
          <wp:positionH relativeFrom="page">
            <wp:posOffset>1005840</wp:posOffset>
          </wp:positionH>
          <wp:positionV relativeFrom="page">
            <wp:posOffset>914400</wp:posOffset>
          </wp:positionV>
          <wp:extent cx="2377440" cy="411480"/>
          <wp:effectExtent l="0" t="0" r="3810" b="762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RD Small 61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7440" cy="411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244322F8" wp14:editId="3EA137B8">
              <wp:simplePos x="0" y="0"/>
              <wp:positionH relativeFrom="page">
                <wp:align>center</wp:align>
              </wp:positionH>
              <wp:positionV relativeFrom="page">
                <wp:posOffset>9290050</wp:posOffset>
              </wp:positionV>
              <wp:extent cx="5715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583D297" id="Straight Connector 10" o:spid="_x0000_s1026" style="position:absolute;z-index:251663872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page;mso-width-percent:0;mso-width-relative:margin" from="0,731.5pt" to="450pt,7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" strokecolor="#7f7f7f [1612]"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1" layoutInCell="1" allowOverlap="1" wp14:anchorId="49E36D74" wp14:editId="34EACC4A">
              <wp:simplePos x="1276350" y="647700"/>
              <wp:positionH relativeFrom="page">
                <wp:align>center</wp:align>
              </wp:positionH>
              <wp:positionV relativeFrom="page">
                <wp:posOffset>1371600</wp:posOffset>
              </wp:positionV>
              <wp:extent cx="5715000" cy="0"/>
              <wp:effectExtent l="0" t="0" r="0" b="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BA22CC" id="Straight Connector 11" o:spid="_x0000_s1026" style="position:absolute;z-index:251659776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page;mso-width-percent:0;mso-width-relative:margin" from="0,108pt" to="450pt,1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" strokecolor="#7f7f7f [1612]">
              <w10:wrap anchorx="page" anchory="page"/>
              <w10:anchorlock/>
            </v:line>
          </w:pict>
        </mc:Fallback>
      </mc:AlternateContent>
    </w:r>
  </w:p>
  <w:p w14:paraId="71428B7D" w14:textId="77777777" w:rsidR="002F1456" w:rsidRPr="00C11385" w:rsidRDefault="002F1456" w:rsidP="00C113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WTXList.CurrActiveList" w:val="0"/>
  </w:docVars>
  <w:rsids>
    <w:rsidRoot w:val="002F1456"/>
    <w:rsid w:val="0000065A"/>
    <w:rsid w:val="00042BBE"/>
    <w:rsid w:val="000605D0"/>
    <w:rsid w:val="00060B0E"/>
    <w:rsid w:val="00061E4A"/>
    <w:rsid w:val="000743DE"/>
    <w:rsid w:val="00091B79"/>
    <w:rsid w:val="000A3643"/>
    <w:rsid w:val="000A6A37"/>
    <w:rsid w:val="000F36A6"/>
    <w:rsid w:val="0012778C"/>
    <w:rsid w:val="001443E7"/>
    <w:rsid w:val="0015266B"/>
    <w:rsid w:val="00182156"/>
    <w:rsid w:val="00185770"/>
    <w:rsid w:val="001D476C"/>
    <w:rsid w:val="001D5289"/>
    <w:rsid w:val="001F5F8B"/>
    <w:rsid w:val="002046B7"/>
    <w:rsid w:val="00223A7D"/>
    <w:rsid w:val="00226BCF"/>
    <w:rsid w:val="00243581"/>
    <w:rsid w:val="00287861"/>
    <w:rsid w:val="002A237A"/>
    <w:rsid w:val="002B4DB1"/>
    <w:rsid w:val="002F11D4"/>
    <w:rsid w:val="002F1456"/>
    <w:rsid w:val="002F3B50"/>
    <w:rsid w:val="00322506"/>
    <w:rsid w:val="00325132"/>
    <w:rsid w:val="00331574"/>
    <w:rsid w:val="0034508B"/>
    <w:rsid w:val="003538F4"/>
    <w:rsid w:val="00363EA4"/>
    <w:rsid w:val="003744F5"/>
    <w:rsid w:val="0037697A"/>
    <w:rsid w:val="00376B98"/>
    <w:rsid w:val="00386507"/>
    <w:rsid w:val="00411D0F"/>
    <w:rsid w:val="004208BA"/>
    <w:rsid w:val="00422D1B"/>
    <w:rsid w:val="004443B1"/>
    <w:rsid w:val="00464738"/>
    <w:rsid w:val="00482801"/>
    <w:rsid w:val="00484991"/>
    <w:rsid w:val="004C24D1"/>
    <w:rsid w:val="004C7AC8"/>
    <w:rsid w:val="00500546"/>
    <w:rsid w:val="005525DA"/>
    <w:rsid w:val="005725C7"/>
    <w:rsid w:val="0058534A"/>
    <w:rsid w:val="005C499E"/>
    <w:rsid w:val="005F0C04"/>
    <w:rsid w:val="00606A46"/>
    <w:rsid w:val="0069731A"/>
    <w:rsid w:val="006A1BCC"/>
    <w:rsid w:val="006C28CD"/>
    <w:rsid w:val="006C72BF"/>
    <w:rsid w:val="006E57CC"/>
    <w:rsid w:val="00712E70"/>
    <w:rsid w:val="00747D0F"/>
    <w:rsid w:val="0075209A"/>
    <w:rsid w:val="00760187"/>
    <w:rsid w:val="00763755"/>
    <w:rsid w:val="0077357A"/>
    <w:rsid w:val="00783170"/>
    <w:rsid w:val="0078514D"/>
    <w:rsid w:val="007854F7"/>
    <w:rsid w:val="007A4D63"/>
    <w:rsid w:val="007B63BA"/>
    <w:rsid w:val="007E5127"/>
    <w:rsid w:val="00803A43"/>
    <w:rsid w:val="00857D5B"/>
    <w:rsid w:val="008B11E3"/>
    <w:rsid w:val="008C31E4"/>
    <w:rsid w:val="008F7246"/>
    <w:rsid w:val="00917EFC"/>
    <w:rsid w:val="00924B89"/>
    <w:rsid w:val="009276AC"/>
    <w:rsid w:val="00981089"/>
    <w:rsid w:val="00981AA8"/>
    <w:rsid w:val="00983E00"/>
    <w:rsid w:val="009B6773"/>
    <w:rsid w:val="009C4ACB"/>
    <w:rsid w:val="009F02C9"/>
    <w:rsid w:val="009F212B"/>
    <w:rsid w:val="00A07CD7"/>
    <w:rsid w:val="00A65BF3"/>
    <w:rsid w:val="00B05C38"/>
    <w:rsid w:val="00B24F14"/>
    <w:rsid w:val="00B3444C"/>
    <w:rsid w:val="00B43268"/>
    <w:rsid w:val="00B63FA1"/>
    <w:rsid w:val="00B76B87"/>
    <w:rsid w:val="00B776EC"/>
    <w:rsid w:val="00BD1AC6"/>
    <w:rsid w:val="00C11385"/>
    <w:rsid w:val="00C20815"/>
    <w:rsid w:val="00C2266C"/>
    <w:rsid w:val="00C37E2B"/>
    <w:rsid w:val="00C4051B"/>
    <w:rsid w:val="00C807CB"/>
    <w:rsid w:val="00C935B8"/>
    <w:rsid w:val="00CC3BD3"/>
    <w:rsid w:val="00CC58EA"/>
    <w:rsid w:val="00CD4217"/>
    <w:rsid w:val="00D27228"/>
    <w:rsid w:val="00D63E9C"/>
    <w:rsid w:val="00D73BB0"/>
    <w:rsid w:val="00D870D4"/>
    <w:rsid w:val="00D92E52"/>
    <w:rsid w:val="00DF129D"/>
    <w:rsid w:val="00E121F3"/>
    <w:rsid w:val="00E13F22"/>
    <w:rsid w:val="00E14605"/>
    <w:rsid w:val="00E23141"/>
    <w:rsid w:val="00E31428"/>
    <w:rsid w:val="00E42BFB"/>
    <w:rsid w:val="00E47CC6"/>
    <w:rsid w:val="00E524CE"/>
    <w:rsid w:val="00E76C57"/>
    <w:rsid w:val="00E9311B"/>
    <w:rsid w:val="00EE4B77"/>
    <w:rsid w:val="00F141BD"/>
    <w:rsid w:val="00F1432F"/>
    <w:rsid w:val="00F1508C"/>
    <w:rsid w:val="00F1550A"/>
    <w:rsid w:val="00F65FCA"/>
    <w:rsid w:val="00F66EF1"/>
    <w:rsid w:val="00F86356"/>
    <w:rsid w:val="00F92A50"/>
    <w:rsid w:val="00FB6507"/>
    <w:rsid w:val="00FC4017"/>
    <w:rsid w:val="00FF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CC0E57"/>
  <w15:docId w15:val="{999BE763-1D72-4D05-B9FD-4313B1EF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5132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11385"/>
    <w:rPr>
      <w:rFonts w:ascii="Times New Roman" w:hAnsi="Times New Roman"/>
      <w:sz w:val="24"/>
    </w:rPr>
  </w:style>
  <w:style w:type="paragraph" w:customStyle="1" w:styleId="LtrHdrBlock">
    <w:name w:val="Ltr HdrBlock"/>
    <w:uiPriority w:val="8"/>
    <w:rsid w:val="00C11385"/>
    <w:pPr>
      <w:spacing w:line="160" w:lineRule="exact"/>
    </w:pPr>
    <w:rPr>
      <w:rFonts w:ascii="Verdana" w:eastAsiaTheme="minorHAnsi" w:hAnsi="Verdana" w:cs="Segoe UI Semilight"/>
      <w:sz w:val="14"/>
      <w:szCs w:val="18"/>
    </w:rPr>
  </w:style>
  <w:style w:type="paragraph" w:customStyle="1" w:styleId="LtrFtrCtr">
    <w:name w:val="Ltr Ftr Ctr"/>
    <w:uiPriority w:val="7"/>
    <w:rsid w:val="00C11385"/>
    <w:pPr>
      <w:spacing w:after="100"/>
      <w:jc w:val="center"/>
    </w:pPr>
    <w:rPr>
      <w:rFonts w:ascii="Verdana" w:eastAsiaTheme="minorHAnsi" w:hAnsi="Verdana" w:cs="Segoe UI Semi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7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WordTricks\Ltr_HBSSNoTit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Ltr_HBSSNoTitle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C, Inc.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Ashley Quagliaroli</dc:creator>
  <cp:keywords/>
  <cp:lastModifiedBy>Ashley Quagliaroli</cp:lastModifiedBy>
  <cp:revision>2</cp:revision>
  <cp:lastPrinted>2021-08-05T19:33:00Z</cp:lastPrinted>
  <dcterms:created xsi:type="dcterms:W3CDTF">2021-08-05T19:49:00Z</dcterms:created>
  <dcterms:modified xsi:type="dcterms:W3CDTF">2021-08-05T19:49:00Z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220368353</vt:i4>
  </property>
  <property fmtid="{D5CDD505-2E9C-101B-9397-08002B2CF9AE}" pid="3" name="_EmailSubject">
    <vt:lpwstr>Word doc</vt:lpwstr>
  </property>
  <property fmtid="{D5CDD505-2E9C-101B-9397-08002B2CF9AE}" pid="4" name="_AuthorEmail">
    <vt:lpwstr>accountservice@carlisle-inc.com</vt:lpwstr>
  </property>
  <property fmtid="{D5CDD505-2E9C-101B-9397-08002B2CF9AE}" pid="5" name="_AuthorEmailDisplayName">
    <vt:lpwstr>Greg Abel</vt:lpwstr>
  </property>
  <property fmtid="{D5CDD505-2E9C-101B-9397-08002B2CF9AE}" pid="6" name="_ReviewingToolsShownOnce">
    <vt:lpwstr/>
  </property>
  <property fmtid="{D5CDD505-2E9C-101B-9397-08002B2CF9AE}" pid="7" name="WTXDocID">
    <vt:lpwstr>71997450-1</vt:lpwstr>
  </property>
  <property fmtid="{D5CDD505-2E9C-101B-9397-08002B2CF9AE}" pid="8" name="WTXMatterID">
    <vt:lpwstr>2660-1228</vt:lpwstr>
  </property>
  <property fmtid="{D5CDD505-2E9C-101B-9397-08002B2CF9AE}" pid="9" name="WTXDocPath">
    <vt:lpwstr>71997450_1.docx</vt:lpwstr>
  </property>
  <property fmtid="{D5CDD505-2E9C-101B-9397-08002B2CF9AE}" pid="10" name="WTX_DraftStampTop">
    <vt:lpwstr>2.6</vt:lpwstr>
  </property>
  <property fmtid="{D5CDD505-2E9C-101B-9397-08002B2CF9AE}" pid="11" name="WTX_DraftStampLeft">
    <vt:lpwstr>6.6</vt:lpwstr>
  </property>
</Properties>
</file>